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B5C76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1F78E53B" w:rsidR="008D329F" w:rsidRPr="008D329F" w:rsidRDefault="007C16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Αιασθητήρες υγρασίας , θερμοκρασίας και ηλεκτρικής αγωγιμότητας</w:t>
            </w:r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31E629A" w14:textId="68E8FBF9" w:rsidR="000C0DBF" w:rsidRDefault="001B24DB" w:rsidP="000C0DB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Μετρήσεις Θερμοκρασίας</w:t>
            </w:r>
          </w:p>
          <w:p w14:paraId="28431DA0" w14:textId="77777777" w:rsidR="00D719FD" w:rsidRPr="004B5C76" w:rsidRDefault="00D719FD" w:rsidP="00D719F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•</w:t>
            </w: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Measuring</w:t>
            </w: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range</w:t>
            </w: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-40℃-80℃</w:t>
            </w:r>
          </w:p>
          <w:p w14:paraId="31D439C0" w14:textId="77777777" w:rsidR="00D719FD" w:rsidRPr="004B5C76" w:rsidRDefault="00D719FD" w:rsidP="00D719F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•</w:t>
            </w: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Accuracy</w:t>
            </w: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±5℃ (25℃)</w:t>
            </w:r>
          </w:p>
          <w:p w14:paraId="35B83E30" w14:textId="77777777" w:rsidR="00D719FD" w:rsidRPr="00D719FD" w:rsidRDefault="00D719FD" w:rsidP="00D719F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•Long-term stability: ≤0.1%℃/y</w:t>
            </w:r>
          </w:p>
          <w:p w14:paraId="78367D31" w14:textId="77777777" w:rsidR="00D719FD" w:rsidRPr="004B5C76" w:rsidRDefault="00D719FD" w:rsidP="00D719F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•Response time: ≤15s</w:t>
            </w:r>
          </w:p>
          <w:p w14:paraId="1533B9FD" w14:textId="77777777" w:rsidR="001B24DB" w:rsidRPr="004B5C76" w:rsidRDefault="001B24DB" w:rsidP="000C0DB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  <w:p w14:paraId="17D88398" w14:textId="77777777" w:rsidR="008D329F" w:rsidRPr="004B5C76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13C2326" w14:textId="28DE03BC" w:rsidR="000C0DBF" w:rsidRDefault="00D719FD" w:rsidP="000C0DB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Humidity</w:t>
            </w:r>
          </w:p>
          <w:p w14:paraId="2C85A487" w14:textId="77777777" w:rsidR="00D719FD" w:rsidRPr="00D719FD" w:rsidRDefault="00D719FD" w:rsidP="00D719FD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•Measuring range: 0-100%RH</w:t>
            </w:r>
          </w:p>
          <w:p w14:paraId="1E05A570" w14:textId="77777777" w:rsidR="00D719FD" w:rsidRPr="00D719FD" w:rsidRDefault="00D719FD" w:rsidP="00D719FD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•Accuracy: 2% within 0-50%, 3% within 50-100%</w:t>
            </w:r>
          </w:p>
          <w:p w14:paraId="59A87DB9" w14:textId="77777777" w:rsidR="00D719FD" w:rsidRPr="00D719FD" w:rsidRDefault="00D719FD" w:rsidP="00D719FD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•Long-term stability: ≤1%RH/y</w:t>
            </w:r>
          </w:p>
          <w:p w14:paraId="2FEBF95A" w14:textId="77777777" w:rsidR="00D719FD" w:rsidRPr="00D719FD" w:rsidRDefault="00D719FD" w:rsidP="00D719FD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719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•Response time: ≤4s</w:t>
            </w:r>
          </w:p>
          <w:p w14:paraId="4B05BDA7" w14:textId="77777777" w:rsidR="00D719FD" w:rsidRPr="00D719FD" w:rsidRDefault="00D719FD" w:rsidP="000C0DB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  <w:p w14:paraId="450EAEB5" w14:textId="77777777" w:rsidR="008D329F" w:rsidRPr="00D719F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7F58EC" w14:textId="799FAE26" w:rsidR="00B71B8F" w:rsidRDefault="007136E2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Conductivity</w:t>
            </w:r>
          </w:p>
          <w:p w14:paraId="10912FE2" w14:textId="77777777" w:rsidR="007136E2" w:rsidRPr="007136E2" w:rsidRDefault="007136E2" w:rsidP="007136E2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136E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•Measuring range: 0-20000us/cm</w:t>
            </w:r>
          </w:p>
          <w:p w14:paraId="2CE6A94D" w14:textId="77777777" w:rsidR="007136E2" w:rsidRPr="007136E2" w:rsidRDefault="007136E2" w:rsidP="007136E2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136E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•Accuracy: ±3% (0-10000 us/cm); ±5% (10000-20000 us/cm)</w:t>
            </w:r>
          </w:p>
          <w:p w14:paraId="27F9AB4B" w14:textId="77777777" w:rsidR="007136E2" w:rsidRPr="007136E2" w:rsidRDefault="007136E2" w:rsidP="007136E2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136E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•Long-term stability: ≤1%uS/cm</w:t>
            </w:r>
          </w:p>
          <w:p w14:paraId="302D1831" w14:textId="77777777" w:rsidR="007136E2" w:rsidRPr="007136E2" w:rsidRDefault="007136E2" w:rsidP="007136E2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136E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•Response time: ≤1s</w:t>
            </w:r>
          </w:p>
          <w:p w14:paraId="6A83ED32" w14:textId="77777777" w:rsidR="007136E2" w:rsidRPr="007136E2" w:rsidRDefault="007136E2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  <w:p w14:paraId="79D7338B" w14:textId="77777777" w:rsidR="008D329F" w:rsidRPr="007136E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0E0E930" w14:textId="10FD2BD3" w:rsidR="00B71B8F" w:rsidRDefault="007136E2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Ph</w:t>
            </w:r>
          </w:p>
          <w:p w14:paraId="41F379B0" w14:textId="77777777" w:rsidR="00283984" w:rsidRPr="00283984" w:rsidRDefault="00283984" w:rsidP="00283984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839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•Measuring range: 3-9 PH</w:t>
            </w:r>
          </w:p>
          <w:p w14:paraId="34902B55" w14:textId="77777777" w:rsidR="00283984" w:rsidRPr="00283984" w:rsidRDefault="00283984" w:rsidP="00283984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839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•Accuracy: ±0.3PH</w:t>
            </w:r>
          </w:p>
          <w:p w14:paraId="19DB1FEB" w14:textId="77777777" w:rsidR="00283984" w:rsidRPr="00283984" w:rsidRDefault="00283984" w:rsidP="00283984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839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•Long-term stability: ≤5%/year</w:t>
            </w:r>
          </w:p>
          <w:p w14:paraId="06642B27" w14:textId="77777777" w:rsidR="00283984" w:rsidRPr="004B5C76" w:rsidRDefault="00283984" w:rsidP="00283984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B5C7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•Response time: ≤10S</w:t>
            </w:r>
          </w:p>
          <w:p w14:paraId="613F6348" w14:textId="77777777" w:rsidR="007136E2" w:rsidRPr="007136E2" w:rsidRDefault="007136E2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  <w:p w14:paraId="4A94E202" w14:textId="77777777" w:rsidR="008D329F" w:rsidRPr="004B5C76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3C5FFF6" w14:textId="4EDD5293" w:rsidR="00B71B8F" w:rsidRPr="00B71B8F" w:rsidRDefault="00283984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Power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Supply :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83984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DC4.5-30V</w:t>
            </w:r>
          </w:p>
          <w:p w14:paraId="48AFA36C" w14:textId="77777777" w:rsidR="008D329F" w:rsidRPr="00B71B8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37B527D" w14:textId="03F93FD3" w:rsidR="00FE7673" w:rsidRPr="00D434F0" w:rsidRDefault="00D434F0" w:rsidP="00FE767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Max power consumption: </w:t>
            </w:r>
            <w:r w:rsidRPr="00D434F0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0.5W@24V DC</w:t>
            </w:r>
          </w:p>
          <w:p w14:paraId="6FF57D44" w14:textId="77777777" w:rsidR="008D329F" w:rsidRPr="00D434F0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7D38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B5C76" w:rsidRPr="008D329F" w14:paraId="57B1E69E" w14:textId="77777777" w:rsidTr="00035AAE">
        <w:trPr>
          <w:trHeight w:val="330"/>
          <w:jc w:val="center"/>
        </w:trPr>
        <w:tc>
          <w:tcPr>
            <w:tcW w:w="1124" w:type="dxa"/>
            <w:vAlign w:val="center"/>
          </w:tcPr>
          <w:p w14:paraId="1A5ADB48" w14:textId="5743DDBB" w:rsidR="004B5C76" w:rsidRPr="005D591C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bookmarkStart w:id="0" w:name="_GoBack" w:colFirst="2" w:colLast="2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A9B2523" w14:textId="37A27FE2" w:rsidR="004B5C76" w:rsidRDefault="004B5C76" w:rsidP="004B5C7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Protection Class: </w:t>
            </w:r>
            <w:r w:rsidRPr="00981103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IP68, long-term immersion in water use</w:t>
            </w:r>
          </w:p>
        </w:tc>
        <w:tc>
          <w:tcPr>
            <w:tcW w:w="1080" w:type="dxa"/>
          </w:tcPr>
          <w:p w14:paraId="1CEC6A3C" w14:textId="0F328DBC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0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4B45451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5137D13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B5C76" w:rsidRPr="008D329F" w14:paraId="6B916DA6" w14:textId="77777777" w:rsidTr="00035AAE">
        <w:trPr>
          <w:trHeight w:val="330"/>
          <w:jc w:val="center"/>
        </w:trPr>
        <w:tc>
          <w:tcPr>
            <w:tcW w:w="1124" w:type="dxa"/>
            <w:vAlign w:val="center"/>
          </w:tcPr>
          <w:p w14:paraId="63FFF04A" w14:textId="619E29D2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6CB22B82" w14:textId="5A2D438B" w:rsidR="004B5C76" w:rsidRDefault="004B5C76" w:rsidP="004B5C7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Cable length: </w:t>
            </w:r>
            <w:r w:rsidRPr="00981103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2m </w:t>
            </w:r>
          </w:p>
        </w:tc>
        <w:tc>
          <w:tcPr>
            <w:tcW w:w="1080" w:type="dxa"/>
          </w:tcPr>
          <w:p w14:paraId="0A3C1842" w14:textId="217412DB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0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E7B6389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EA64428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B5C76" w:rsidRPr="008D329F" w14:paraId="7FF51E67" w14:textId="77777777" w:rsidTr="00035AAE">
        <w:trPr>
          <w:trHeight w:val="330"/>
          <w:jc w:val="center"/>
        </w:trPr>
        <w:tc>
          <w:tcPr>
            <w:tcW w:w="1124" w:type="dxa"/>
            <w:vAlign w:val="center"/>
          </w:tcPr>
          <w:p w14:paraId="71362E31" w14:textId="0BB743CB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6970FBA" w14:textId="13EB720A" w:rsidR="004B5C76" w:rsidRDefault="004B5C76" w:rsidP="004B5C7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Operatiing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Enviroment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7D6C90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-40</w:t>
            </w:r>
            <w:r w:rsidRPr="007D6C90">
              <w:rPr>
                <w:rFonts w:ascii="Cambria Math" w:hAnsi="Cambria Math" w:cs="Cambria Math"/>
                <w:color w:val="000000"/>
                <w:sz w:val="18"/>
                <w:szCs w:val="18"/>
                <w:lang w:eastAsia="el-GR"/>
              </w:rPr>
              <w:t>℃</w:t>
            </w:r>
            <w:r w:rsidRPr="007D6C90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-80</w:t>
            </w:r>
            <w:r w:rsidRPr="007D6C90">
              <w:rPr>
                <w:rFonts w:ascii="Cambria Math" w:hAnsi="Cambria Math" w:cs="Cambria Math"/>
                <w:color w:val="000000"/>
                <w:sz w:val="18"/>
                <w:szCs w:val="18"/>
                <w:lang w:eastAsia="el-GR"/>
              </w:rPr>
              <w:t>℃</w:t>
            </w:r>
          </w:p>
        </w:tc>
        <w:tc>
          <w:tcPr>
            <w:tcW w:w="1080" w:type="dxa"/>
          </w:tcPr>
          <w:p w14:paraId="2C432B36" w14:textId="7D041FD1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0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7DD8BE3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4C5210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B5C76" w:rsidRPr="008D329F" w14:paraId="2AB41025" w14:textId="77777777" w:rsidTr="00035AAE">
        <w:trPr>
          <w:trHeight w:val="330"/>
          <w:jc w:val="center"/>
        </w:trPr>
        <w:tc>
          <w:tcPr>
            <w:tcW w:w="1124" w:type="dxa"/>
            <w:vAlign w:val="center"/>
          </w:tcPr>
          <w:p w14:paraId="000325F5" w14:textId="5F7D1A4E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13D3C707" w14:textId="761C4EC4" w:rsidR="004B5C76" w:rsidRDefault="004B5C76" w:rsidP="004B5C7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Dimensions: </w:t>
            </w:r>
            <w:r w:rsidRPr="002677CD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45* 15 * 123mm</w:t>
            </w:r>
          </w:p>
        </w:tc>
        <w:tc>
          <w:tcPr>
            <w:tcW w:w="1080" w:type="dxa"/>
          </w:tcPr>
          <w:p w14:paraId="3E8712AA" w14:textId="224580F9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0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EE3D11F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DA6DD2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B5C76" w:rsidRPr="008D329F" w14:paraId="5DCDC4FC" w14:textId="77777777" w:rsidTr="00035AAE">
        <w:trPr>
          <w:trHeight w:val="330"/>
          <w:jc w:val="center"/>
        </w:trPr>
        <w:tc>
          <w:tcPr>
            <w:tcW w:w="1124" w:type="dxa"/>
            <w:vAlign w:val="center"/>
          </w:tcPr>
          <w:p w14:paraId="73373D21" w14:textId="54E4C500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29310A8F" w14:textId="5B8D5006" w:rsidR="004B5C76" w:rsidRDefault="004B5C76" w:rsidP="004B5C7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Output: RS485</w:t>
            </w:r>
          </w:p>
        </w:tc>
        <w:tc>
          <w:tcPr>
            <w:tcW w:w="1080" w:type="dxa"/>
          </w:tcPr>
          <w:p w14:paraId="596ED542" w14:textId="5F71A799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0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BF81F7E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8DCE86F" w14:textId="77777777" w:rsidR="004B5C76" w:rsidRPr="00981103" w:rsidRDefault="004B5C76" w:rsidP="004B5C7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bookmarkEnd w:id="0"/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13E4C232" w:rsidR="008D329F" w:rsidRPr="008D329F" w:rsidRDefault="004B5C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5AD03A98" w:rsidR="008D329F" w:rsidRPr="008D329F" w:rsidRDefault="004B5C76" w:rsidP="004B5C76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0DBF"/>
    <w:rsid w:val="000E333F"/>
    <w:rsid w:val="00115F5C"/>
    <w:rsid w:val="001B24DB"/>
    <w:rsid w:val="0024151E"/>
    <w:rsid w:val="002677CD"/>
    <w:rsid w:val="00283984"/>
    <w:rsid w:val="002C5B52"/>
    <w:rsid w:val="00342C5D"/>
    <w:rsid w:val="004B5C76"/>
    <w:rsid w:val="005D4758"/>
    <w:rsid w:val="005D591C"/>
    <w:rsid w:val="007136E2"/>
    <w:rsid w:val="007C1674"/>
    <w:rsid w:val="007C3968"/>
    <w:rsid w:val="007D6C90"/>
    <w:rsid w:val="008D329F"/>
    <w:rsid w:val="00981103"/>
    <w:rsid w:val="009A6F68"/>
    <w:rsid w:val="00A0432B"/>
    <w:rsid w:val="00B71B8F"/>
    <w:rsid w:val="00C22023"/>
    <w:rsid w:val="00D11332"/>
    <w:rsid w:val="00D434F0"/>
    <w:rsid w:val="00D43DFD"/>
    <w:rsid w:val="00D719FD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27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25</cp:revision>
  <dcterms:created xsi:type="dcterms:W3CDTF">2025-04-09T12:40:00Z</dcterms:created>
  <dcterms:modified xsi:type="dcterms:W3CDTF">2025-11-20T20:33:00Z</dcterms:modified>
</cp:coreProperties>
</file>